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B3B4" w14:textId="1F04BF94" w:rsidR="00C014F1" w:rsidRDefault="00C014F1" w:rsidP="00C014F1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RP-2213</w:t>
      </w:r>
      <w:r w:rsidR="0048108C">
        <w:rPr>
          <w:rFonts w:ascii="Arial" w:hAnsi="Arial" w:cs="Arial"/>
          <w:b/>
          <w:sz w:val="24"/>
          <w:szCs w:val="24"/>
        </w:rPr>
        <w:t>34</w:t>
      </w:r>
    </w:p>
    <w:p w14:paraId="79C7275A" w14:textId="03FECDA5" w:rsidR="006A45BA" w:rsidRPr="006A45BA" w:rsidRDefault="00C014F1" w:rsidP="00C014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Budapest, Hungary, June 06 – 09, 2022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798B066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108C" w:rsidRPr="0048108C">
        <w:rPr>
          <w:rFonts w:ascii="Arial" w:eastAsia="Batang" w:hAnsi="Arial"/>
          <w:b/>
          <w:lang w:eastAsia="zh-CN"/>
        </w:rPr>
        <w:t>New WID: Basket Rel-18 WID NR_CA_R18_yBDL_xBUL (y=4,5,6, x=1,2)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525DAB5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C63CB">
        <w:rPr>
          <w:rFonts w:ascii="Arial" w:eastAsia="Batang" w:hAnsi="Arial"/>
          <w:b/>
          <w:lang w:eastAsia="zh-CN"/>
        </w:rPr>
        <w:t>9</w:t>
      </w:r>
      <w:r w:rsidR="00C854F4">
        <w:rPr>
          <w:rFonts w:ascii="Arial" w:eastAsia="Batang" w:hAnsi="Arial"/>
          <w:b/>
          <w:lang w:eastAsia="zh-CN"/>
        </w:rPr>
        <w:t>.</w:t>
      </w:r>
      <w:r w:rsidR="002C63CB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107B99">
        <w:rPr>
          <w:rFonts w:ascii="Arial" w:eastAsia="Batang" w:hAnsi="Arial"/>
          <w:b/>
          <w:lang w:eastAsia="zh-CN"/>
        </w:rPr>
        <w:t>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0E0B35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8108C" w:rsidRPr="0048108C">
        <w:rPr>
          <w:rFonts w:cs="Arial"/>
          <w:szCs w:val="36"/>
        </w:rPr>
        <w:t>New WID: Basket Rel-18 WID NR_CA_R18_yBDL_xBUL (y=4,5,6, x=1,2)</w:t>
      </w:r>
    </w:p>
    <w:p w14:paraId="33BD5015" w14:textId="36493CB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48108C">
        <w:rPr>
          <w:rFonts w:cs="Arial"/>
        </w:rPr>
        <w:t>8</w:t>
      </w:r>
      <w:r w:rsidR="00052B30" w:rsidRPr="005212CB">
        <w:rPr>
          <w:rFonts w:cs="Arial"/>
        </w:rPr>
        <w:t>_</w:t>
      </w:r>
      <w:r w:rsidR="0048108C">
        <w:rPr>
          <w:rFonts w:cs="Arial"/>
          <w:lang w:eastAsia="ja-JP"/>
        </w:rPr>
        <w:t>y</w:t>
      </w:r>
      <w:r w:rsidR="00052B30" w:rsidRPr="005212CB">
        <w:rPr>
          <w:rFonts w:cs="Arial"/>
        </w:rPr>
        <w:t>BDL_</w:t>
      </w:r>
      <w:r w:rsidR="0048108C">
        <w:rPr>
          <w:rFonts w:cs="Arial"/>
        </w:rPr>
        <w:t>x</w:t>
      </w:r>
      <w:r w:rsidR="00052B30" w:rsidRPr="005212CB">
        <w:rPr>
          <w:rFonts w:cs="Arial"/>
        </w:rPr>
        <w:t>BUL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42EF832A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</w:t>
      </w:r>
      <w:r w:rsidR="0048108C">
        <w:rPr>
          <w:rFonts w:ascii="Arial" w:hAnsi="Arial"/>
          <w:sz w:val="32"/>
        </w:rPr>
        <w:t>8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519674D6" w:rsidR="008835FC" w:rsidRPr="00251D80" w:rsidRDefault="00052B30" w:rsidP="00052B30">
            <w:pPr>
              <w:pStyle w:val="TAL"/>
            </w:pPr>
            <w:r w:rsidRPr="00052B30">
              <w:rPr>
                <w:rFonts w:hint="eastAsia"/>
              </w:rPr>
              <w:t>NR</w:t>
            </w:r>
            <w:r w:rsidRPr="00052B30">
              <w:t xml:space="preserve"> inter-band CA for </w:t>
            </w:r>
            <w:r w:rsidR="0048108C">
              <w:t>y</w:t>
            </w:r>
            <w:r w:rsidRPr="00052B30">
              <w:t xml:space="preserve"> bands DL with </w:t>
            </w:r>
            <w:r w:rsidR="0048108C">
              <w:t>x</w:t>
            </w:r>
            <w:r w:rsidRPr="00052B30">
              <w:t xml:space="preserve"> band UL</w:t>
            </w:r>
            <w:r w:rsidR="0048108C">
              <w:t xml:space="preserve"> </w:t>
            </w:r>
            <w:r w:rsidR="0048108C" w:rsidRPr="0048108C">
              <w:t>(y=4,5,6, x=1,2)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052B30" w:rsidRPr="00CC2E35" w14:paraId="4F2A1F26" w14:textId="77777777" w:rsidTr="00171925">
        <w:tc>
          <w:tcPr>
            <w:tcW w:w="1101" w:type="dxa"/>
          </w:tcPr>
          <w:p w14:paraId="2C84AE4C" w14:textId="77777777" w:rsidR="00052B30" w:rsidRPr="00CC2E35" w:rsidRDefault="00052B30" w:rsidP="00052B30">
            <w:pPr>
              <w:pStyle w:val="TAL"/>
            </w:pPr>
          </w:p>
        </w:tc>
        <w:tc>
          <w:tcPr>
            <w:tcW w:w="3326" w:type="dxa"/>
          </w:tcPr>
          <w:p w14:paraId="791F5819" w14:textId="5CFAEF76" w:rsidR="00052B30" w:rsidRPr="00CC2E35" w:rsidRDefault="00052B30" w:rsidP="00052B30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 w:rsidR="0048108C"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 w:rsidR="0048108C"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5887" w:type="dxa"/>
          </w:tcPr>
          <w:p w14:paraId="4283A3A7" w14:textId="77777777" w:rsidR="00052B30" w:rsidRPr="00875023" w:rsidRDefault="00052B30" w:rsidP="00052B3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052B30" w:rsidRPr="00CC2E35" w14:paraId="367C9D78" w14:textId="77777777" w:rsidTr="00171925">
        <w:tc>
          <w:tcPr>
            <w:tcW w:w="1101" w:type="dxa"/>
          </w:tcPr>
          <w:p w14:paraId="1DF9DAB6" w14:textId="77777777" w:rsidR="00052B30" w:rsidRPr="00CC2E35" w:rsidRDefault="00052B30" w:rsidP="00052B30">
            <w:pPr>
              <w:pStyle w:val="TAL"/>
            </w:pPr>
          </w:p>
        </w:tc>
        <w:tc>
          <w:tcPr>
            <w:tcW w:w="3326" w:type="dxa"/>
          </w:tcPr>
          <w:p w14:paraId="15482CCB" w14:textId="3B2AEFC2" w:rsidR="00052B30" w:rsidRPr="00CC2E35" w:rsidRDefault="00052B30" w:rsidP="00052B30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 w:rsidR="0048108C"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 w:rsidR="0048108C"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5887" w:type="dxa"/>
          </w:tcPr>
          <w:p w14:paraId="0CEB35D3" w14:textId="77777777" w:rsidR="00052B30" w:rsidRPr="00875023" w:rsidRDefault="00052B30" w:rsidP="00052B3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A1CB560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 w:rsidR="0048108C">
        <w:t>y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 xml:space="preserve">bands DL with </w:t>
      </w:r>
      <w:r w:rsidR="0048108C">
        <w:t>x</w:t>
      </w:r>
      <w:r>
        <w:t xml:space="preserve"> band UL will be defined under this WI. </w:t>
      </w:r>
    </w:p>
    <w:p w14:paraId="206A6BB4" w14:textId="77777777" w:rsidR="00052B30" w:rsidRDefault="00052B30" w:rsidP="00052B30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521C7C51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="0048108C">
        <w:rPr>
          <w:lang w:eastAsia="zh-CN"/>
        </w:rPr>
        <w:t xml:space="preserve"> </w:t>
      </w:r>
      <w:proofErr w:type="gramStart"/>
      <w:r w:rsidR="0048108C"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 w:rsidR="0048108C"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51D12B6" w14:textId="2CF2C3C1" w:rsidR="00052B30" w:rsidRDefault="00052B30" w:rsidP="00052B30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 w:rsidR="0048108C">
        <w:t>y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2763BE30" w14:textId="77777777" w:rsidR="00052B30" w:rsidRDefault="00052B30" w:rsidP="00052B30">
      <w:pPr>
        <w:numPr>
          <w:ilvl w:val="1"/>
          <w:numId w:val="9"/>
        </w:numPr>
        <w:ind w:right="-99"/>
      </w:pPr>
      <w:r>
        <w:t>Applicable frequencies</w:t>
      </w:r>
    </w:p>
    <w:p w14:paraId="38840AC2" w14:textId="77777777" w:rsidR="00052B30" w:rsidRDefault="00052B30" w:rsidP="00052B30">
      <w:pPr>
        <w:numPr>
          <w:ilvl w:val="1"/>
          <w:numId w:val="9"/>
        </w:numPr>
        <w:ind w:right="-99"/>
      </w:pPr>
      <w:r>
        <w:t>Applicable bandwidths and bandwidth sets</w:t>
      </w:r>
    </w:p>
    <w:p w14:paraId="3C9D8DB7" w14:textId="77777777" w:rsidR="00052B30" w:rsidRDefault="00052B30" w:rsidP="00052B30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03528C23" w14:textId="77777777" w:rsidR="00052B30" w:rsidRDefault="00052B30" w:rsidP="00052B30">
      <w:pPr>
        <w:numPr>
          <w:ilvl w:val="1"/>
          <w:numId w:val="9"/>
        </w:numPr>
        <w:ind w:right="-99"/>
      </w:pPr>
      <w:r>
        <w:t>TX Harmonic overlap of receive band</w:t>
      </w:r>
    </w:p>
    <w:p w14:paraId="10D6C859" w14:textId="77777777" w:rsidR="00052B30" w:rsidRDefault="00052B30" w:rsidP="00052B30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1AD0C991" w14:textId="77777777" w:rsidR="00052B30" w:rsidRDefault="00052B30" w:rsidP="00052B30">
      <w:pPr>
        <w:numPr>
          <w:ilvl w:val="1"/>
          <w:numId w:val="9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56D171E0" w14:textId="77777777" w:rsidR="00052B30" w:rsidRDefault="00052B30" w:rsidP="00052B30">
      <w:pPr>
        <w:numPr>
          <w:ilvl w:val="1"/>
          <w:numId w:val="9"/>
        </w:numPr>
        <w:ind w:right="-99"/>
      </w:pPr>
      <w:r>
        <w:t>Any other identified reasons</w:t>
      </w:r>
    </w:p>
    <w:p w14:paraId="3C0A930A" w14:textId="77777777" w:rsidR="00052B30" w:rsidRDefault="00052B30" w:rsidP="00052B30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7CB7B95A" w14:textId="77777777" w:rsidR="00052B30" w:rsidRPr="006D65D5" w:rsidRDefault="00052B30" w:rsidP="00052B30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2F4E9FEB" w14:textId="77777777" w:rsidR="00052B30" w:rsidRDefault="00052B30" w:rsidP="00052B30">
      <w:pPr>
        <w:numPr>
          <w:ilvl w:val="1"/>
          <w:numId w:val="9"/>
        </w:numPr>
        <w:ind w:right="-99"/>
      </w:pPr>
      <w:r>
        <w:t>Reference sensitivity excerptions</w:t>
      </w:r>
    </w:p>
    <w:p w14:paraId="7659B556" w14:textId="77777777" w:rsidR="00052B30" w:rsidRDefault="00052B30" w:rsidP="00052B30">
      <w:pPr>
        <w:numPr>
          <w:ilvl w:val="1"/>
          <w:numId w:val="9"/>
        </w:numPr>
        <w:ind w:right="-99"/>
      </w:pPr>
      <w:r>
        <w:t>UL RB restrictions for REFSENS test</w:t>
      </w:r>
    </w:p>
    <w:p w14:paraId="6A8EA292" w14:textId="77777777" w:rsidR="00052B30" w:rsidRDefault="00052B30" w:rsidP="00052B30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C4740D1" w14:textId="451088A9" w:rsidR="00F87467" w:rsidRDefault="00052B30" w:rsidP="00052B30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26578401" w14:textId="77777777" w:rsidR="00E03542" w:rsidRDefault="00E03542" w:rsidP="00052B30">
      <w:pPr>
        <w:spacing w:after="0"/>
        <w:rPr>
          <w:bCs/>
        </w:rPr>
      </w:pPr>
    </w:p>
    <w:p w14:paraId="177FA4C3" w14:textId="77777777" w:rsidR="00E03542" w:rsidRPr="00F87467" w:rsidRDefault="00E03542" w:rsidP="00E03542">
      <w:pPr>
        <w:spacing w:after="0"/>
        <w:rPr>
          <w:b/>
          <w:bCs/>
        </w:rPr>
        <w:sectPr w:rsidR="00E03542" w:rsidRPr="00F87467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>provided in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48108C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56C91A87" w:rsidR="007820B9" w:rsidRPr="00CC2E35" w:rsidRDefault="00052B30" w:rsidP="007820B9">
            <w:pPr>
              <w:spacing w:after="0"/>
              <w:rPr>
                <w:i/>
              </w:rPr>
            </w:pPr>
            <w:r w:rsidRPr="009659F0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202074">
              <w:rPr>
                <w:rFonts w:ascii="Arial" w:hAnsi="Arial" w:cs="Arial"/>
                <w:sz w:val="16"/>
                <w:szCs w:val="16"/>
              </w:rPr>
              <w:t xml:space="preserve"> inter-band CA for </w:t>
            </w:r>
            <w:r w:rsidR="0048108C">
              <w:rPr>
                <w:rFonts w:ascii="Arial" w:hAnsi="Arial" w:cs="Arial"/>
                <w:sz w:val="16"/>
                <w:szCs w:val="16"/>
              </w:rPr>
              <w:t>y</w:t>
            </w:r>
            <w:r w:rsidRPr="00202074">
              <w:rPr>
                <w:rFonts w:ascii="Arial" w:hAnsi="Arial" w:cs="Arial"/>
                <w:sz w:val="16"/>
                <w:szCs w:val="16"/>
              </w:rPr>
              <w:t xml:space="preserve"> bands DL with </w:t>
            </w:r>
            <w:r w:rsidR="0048108C">
              <w:rPr>
                <w:rFonts w:ascii="Arial" w:hAnsi="Arial" w:cs="Arial"/>
                <w:sz w:val="16"/>
                <w:szCs w:val="16"/>
              </w:rPr>
              <w:t>x</w:t>
            </w:r>
            <w:r w:rsidRPr="00202074">
              <w:rPr>
                <w:rFonts w:ascii="Arial" w:hAnsi="Arial" w:cs="Arial"/>
                <w:sz w:val="16"/>
                <w:szCs w:val="16"/>
              </w:rPr>
              <w:t xml:space="preserve"> band UL</w:t>
            </w:r>
            <w:r w:rsidR="0048108C" w:rsidRPr="0048108C">
              <w:rPr>
                <w:rFonts w:ascii="Arial" w:hAnsi="Arial" w:cs="Arial"/>
                <w:sz w:val="16"/>
                <w:szCs w:val="16"/>
              </w:rPr>
              <w:t xml:space="preserve"> (y=4,5,6, x=1,2)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74DE9E31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</w:t>
            </w:r>
            <w:r w:rsidR="0048108C">
              <w:rPr>
                <w:i/>
                <w:lang w:eastAsia="zh-CN"/>
              </w:rPr>
              <w:t>102</w:t>
            </w:r>
          </w:p>
        </w:tc>
        <w:tc>
          <w:tcPr>
            <w:tcW w:w="2186" w:type="dxa"/>
          </w:tcPr>
          <w:p w14:paraId="74061964" w14:textId="76D5CF36" w:rsidR="00314442" w:rsidRPr="0048108C" w:rsidRDefault="0048108C" w:rsidP="00314442">
            <w:pPr>
              <w:spacing w:after="0"/>
              <w:rPr>
                <w:i/>
              </w:rPr>
            </w:pPr>
            <w:r w:rsidRPr="0016374E">
              <w:rPr>
                <w:i/>
              </w:rPr>
              <w:t xml:space="preserve">Reihaneh Malekafzaliardakani, Ericsson, </w:t>
            </w:r>
            <w:hyperlink r:id="rId21" w:history="1">
              <w:r w:rsidRPr="00FF24B3">
                <w:rPr>
                  <w:rStyle w:val="Hyperlink"/>
                  <w:i/>
                </w:rPr>
                <w:t>reihaneh.malekafzaliardakani@ericsson.com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48108C" w:rsidRPr="00CC2E35" w14:paraId="3FDE7A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6EE" w14:textId="29B8DB18" w:rsidR="0048108C" w:rsidRPr="00CC2E35" w:rsidRDefault="0048108C" w:rsidP="0048108C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BA95" w14:textId="00F92936" w:rsidR="0048108C" w:rsidRPr="00200D43" w:rsidRDefault="0048108C" w:rsidP="0048108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BD1" w14:textId="71AEAD18" w:rsidR="0048108C" w:rsidRPr="00CC2E35" w:rsidRDefault="0048108C" w:rsidP="0048108C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8C7" w14:textId="55335F90" w:rsidR="0048108C" w:rsidRPr="00CC2E35" w:rsidRDefault="0048108C" w:rsidP="0048108C">
            <w:pPr>
              <w:pStyle w:val="TAC"/>
            </w:pPr>
            <w:r w:rsidRPr="00CC2E35">
              <w:t>Core part</w:t>
            </w:r>
          </w:p>
        </w:tc>
      </w:tr>
      <w:tr w:rsidR="0048108C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48108C" w:rsidRPr="00CC2E35" w:rsidRDefault="0048108C" w:rsidP="0048108C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48108C" w:rsidRPr="00200D43" w:rsidRDefault="0048108C" w:rsidP="0048108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9E02875" w:rsidR="0048108C" w:rsidRPr="00CC2E35" w:rsidRDefault="0048108C" w:rsidP="0048108C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48108C" w:rsidRPr="00CC2E35" w:rsidRDefault="0048108C" w:rsidP="0048108C">
            <w:pPr>
              <w:pStyle w:val="TAC"/>
            </w:pPr>
            <w:r w:rsidRPr="00CC2E35">
              <w:t>Core part</w:t>
            </w:r>
          </w:p>
        </w:tc>
      </w:tr>
      <w:tr w:rsidR="0048108C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48108C" w:rsidRPr="00CC2E35" w:rsidRDefault="0048108C" w:rsidP="0048108C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48108C" w:rsidRPr="00200D43" w:rsidRDefault="0048108C" w:rsidP="0048108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8E5246C" w:rsidR="0048108C" w:rsidRPr="00CC2E35" w:rsidRDefault="0048108C" w:rsidP="0048108C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48108C" w:rsidRPr="00CC2E35" w:rsidRDefault="0048108C" w:rsidP="0048108C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287D9F6" w14:textId="77777777" w:rsidR="0048108C" w:rsidRDefault="0048108C" w:rsidP="0048108C">
      <w:pPr>
        <w:ind w:right="-99"/>
        <w:rPr>
          <w:i/>
        </w:rPr>
      </w:pPr>
      <w:r w:rsidRPr="0016374E">
        <w:rPr>
          <w:i/>
        </w:rPr>
        <w:t xml:space="preserve">Reihaneh Malekafzaliardakani, Ericsson, </w:t>
      </w:r>
      <w:hyperlink r:id="rId22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445E59F9" w14:textId="77777777" w:rsidR="007820B9" w:rsidRPr="0048108C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33B9E7EF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7E0388D9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68A5E28B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3EF0D61F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3853451E" w:rsidR="00284829" w:rsidRPr="00CC2E35" w:rsidRDefault="00284829" w:rsidP="00284829">
            <w:pPr>
              <w:pStyle w:val="TAL"/>
              <w:rPr>
                <w:lang w:eastAsia="zh-CN"/>
              </w:rPr>
            </w:pP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D8F7247" w:rsidR="00284829" w:rsidRPr="00CC2E35" w:rsidRDefault="00284829" w:rsidP="00284829">
            <w:pPr>
              <w:pStyle w:val="TAL"/>
              <w:rPr>
                <w:lang w:eastAsia="zh-CN"/>
              </w:rPr>
            </w:pP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1FFA97" w:rsidR="00284829" w:rsidRPr="00CC2E35" w:rsidRDefault="00284829" w:rsidP="00284829">
            <w:pPr>
              <w:pStyle w:val="TAL"/>
            </w:pP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6CDD42CD" w:rsidR="00284829" w:rsidRPr="00CC2E35" w:rsidRDefault="00284829" w:rsidP="00284829">
            <w:pPr>
              <w:pStyle w:val="TAL"/>
            </w:pP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7F58AB67" w:rsidR="00284829" w:rsidRDefault="00284829" w:rsidP="00284829">
            <w:pPr>
              <w:pStyle w:val="TAL"/>
            </w:pP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07B49538" w:rsidR="00284829" w:rsidRDefault="00284829" w:rsidP="00284829">
            <w:pPr>
              <w:pStyle w:val="TAL"/>
            </w:pP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35CD3021" w:rsidR="00284829" w:rsidRDefault="00284829" w:rsidP="00284829">
            <w:pPr>
              <w:pStyle w:val="TAL"/>
            </w:pP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1BBC30F7" w:rsidR="00284829" w:rsidRDefault="00284829" w:rsidP="00284829">
            <w:pPr>
              <w:pStyle w:val="TAL"/>
            </w:pP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1DAF3871" w:rsidR="00284829" w:rsidRDefault="00284829" w:rsidP="00284829">
            <w:pPr>
              <w:pStyle w:val="TAL"/>
            </w:pP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6615102E" w:rsidR="00284829" w:rsidRDefault="00284829" w:rsidP="00284829">
            <w:pPr>
              <w:pStyle w:val="TAL"/>
            </w:pP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511A9957" w:rsidR="00284829" w:rsidRDefault="00284829" w:rsidP="00284829">
            <w:pPr>
              <w:pStyle w:val="TAL"/>
            </w:pP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04797647" w:rsidR="00284829" w:rsidRDefault="00284829" w:rsidP="00284829">
            <w:pPr>
              <w:pStyle w:val="TAL"/>
            </w:pP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42BB22D6" w:rsidR="00284829" w:rsidRDefault="00284829" w:rsidP="00284829">
            <w:pPr>
              <w:pStyle w:val="TAL"/>
            </w:pP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2034498E" w:rsidR="00284829" w:rsidRDefault="00284829" w:rsidP="00284829">
            <w:pPr>
              <w:pStyle w:val="TAL"/>
            </w:pP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10F68FF3" w:rsidR="00284829" w:rsidRDefault="00284829" w:rsidP="00284829">
            <w:pPr>
              <w:pStyle w:val="TAL"/>
            </w:pP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47D8" w14:textId="77777777" w:rsidR="00E03542" w:rsidRDefault="00E03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5CDB" w14:textId="77777777" w:rsidR="00E03542" w:rsidRDefault="00E035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DC5E" w14:textId="77777777" w:rsidR="00E03542" w:rsidRDefault="00E035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5BE2" w14:textId="77777777" w:rsidR="00C014F1" w:rsidRDefault="00C014F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FB1D" w14:textId="77777777" w:rsidR="00C014F1" w:rsidRDefault="00C014F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600A" w14:textId="77777777" w:rsidR="00C014F1" w:rsidRDefault="00C01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09DC4" w14:textId="77777777" w:rsidR="00E03542" w:rsidRDefault="00E035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A881" w14:textId="77777777" w:rsidR="00E03542" w:rsidRDefault="00E035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595FE" w14:textId="77777777" w:rsidR="00E03542" w:rsidRDefault="00E035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DFE1" w14:textId="77777777" w:rsidR="00C014F1" w:rsidRDefault="00C014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20DEE" w14:textId="77777777" w:rsidR="00C014F1" w:rsidRDefault="00C014F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F31A" w14:textId="77777777" w:rsidR="00C014F1" w:rsidRDefault="00C01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30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7B99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08C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4F1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3542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link w:val="FooterCha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uiPriority w:val="99"/>
    <w:locked/>
    <w:rsid w:val="00F03CF5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rsid w:val="00E03542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E03542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mailto:reihaneh.malekafzaliardakani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hyperlink" Target="mailto:reihaneh.malekafzaliardakani@ericsson.com" TargetMode="Externa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1DA63-5F94-4D3E-95C5-E477515B3A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5608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14</cp:revision>
  <cp:lastPrinted>2000-02-29T10:31:00Z</cp:lastPrinted>
  <dcterms:created xsi:type="dcterms:W3CDTF">2020-06-05T17:49:00Z</dcterms:created>
  <dcterms:modified xsi:type="dcterms:W3CDTF">2022-05-29T20:17:00Z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